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9C3" w:rsidRDefault="007079C3" w:rsidP="007079C3">
      <w:pPr>
        <w:rPr>
          <w:rFonts w:ascii="Franklin Gothic Medium" w:hAnsi="Franklin Gothic Medium"/>
          <w:color w:val="000000"/>
          <w:sz w:val="16"/>
        </w:rPr>
      </w:pPr>
    </w:p>
    <w:p w:rsidR="007079C3" w:rsidRPr="00282706" w:rsidRDefault="007079C3" w:rsidP="007079C3">
      <w:pPr>
        <w:keepNext/>
        <w:ind w:right="141"/>
        <w:jc w:val="center"/>
        <w:outlineLvl w:val="2"/>
        <w:rPr>
          <w:color w:val="000000"/>
          <w:sz w:val="28"/>
          <w:szCs w:val="20"/>
        </w:rPr>
      </w:pPr>
      <w:r>
        <w:rPr>
          <w:noProof/>
          <w:sz w:val="28"/>
          <w:szCs w:val="20"/>
        </w:rPr>
        <w:drawing>
          <wp:inline distT="0" distB="0" distL="0" distR="0" wp14:anchorId="37EB7753" wp14:editId="5F4D8451">
            <wp:extent cx="967105" cy="793115"/>
            <wp:effectExtent l="0" t="0" r="4445" b="6985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9C3" w:rsidRPr="00282706" w:rsidRDefault="007079C3" w:rsidP="007079C3">
      <w:pPr>
        <w:jc w:val="center"/>
        <w:rPr>
          <w:color w:val="000000"/>
          <w:sz w:val="10"/>
        </w:rPr>
      </w:pPr>
    </w:p>
    <w:p w:rsidR="007079C3" w:rsidRPr="00282706" w:rsidRDefault="007079C3" w:rsidP="007079C3">
      <w:pPr>
        <w:tabs>
          <w:tab w:val="left" w:pos="5790"/>
        </w:tabs>
        <w:rPr>
          <w:color w:val="000000"/>
          <w:sz w:val="10"/>
        </w:rPr>
      </w:pPr>
    </w:p>
    <w:p w:rsidR="007079C3" w:rsidRPr="00282706" w:rsidRDefault="007079C3" w:rsidP="007079C3">
      <w:pPr>
        <w:keepNext/>
        <w:ind w:right="141"/>
        <w:jc w:val="center"/>
        <w:outlineLvl w:val="2"/>
        <w:rPr>
          <w:sz w:val="28"/>
          <w:szCs w:val="20"/>
        </w:rPr>
      </w:pPr>
      <w:r w:rsidRPr="00282706">
        <w:rPr>
          <w:sz w:val="28"/>
          <w:szCs w:val="20"/>
        </w:rPr>
        <w:t>Акционерное общество</w:t>
      </w:r>
    </w:p>
    <w:p w:rsidR="007079C3" w:rsidRPr="00282706" w:rsidRDefault="007079C3" w:rsidP="007079C3">
      <w:pPr>
        <w:jc w:val="center"/>
        <w:rPr>
          <w:b/>
          <w:sz w:val="30"/>
          <w:szCs w:val="30"/>
        </w:rPr>
      </w:pPr>
      <w:r w:rsidRPr="00282706">
        <w:rPr>
          <w:b/>
          <w:sz w:val="30"/>
          <w:szCs w:val="30"/>
        </w:rPr>
        <w:t xml:space="preserve">«Дальневосточная распределительная сетевая </w:t>
      </w:r>
      <w:r w:rsidRPr="00282706">
        <w:rPr>
          <w:sz w:val="30"/>
          <w:szCs w:val="30"/>
        </w:rPr>
        <w:t xml:space="preserve"> </w:t>
      </w:r>
      <w:r w:rsidRPr="00282706">
        <w:rPr>
          <w:b/>
          <w:sz w:val="30"/>
          <w:szCs w:val="30"/>
        </w:rPr>
        <w:t>компания»</w:t>
      </w:r>
    </w:p>
    <w:p w:rsidR="007079C3" w:rsidRPr="00282706" w:rsidRDefault="007079C3" w:rsidP="007079C3">
      <w:pPr>
        <w:jc w:val="center"/>
        <w:rPr>
          <w:rFonts w:ascii="Univers" w:hAnsi="Univers" w:cs="Vrinda"/>
          <w:color w:val="000000"/>
          <w:sz w:val="14"/>
          <w:szCs w:val="14"/>
        </w:rPr>
      </w:pPr>
      <w:r w:rsidRPr="00282706"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7079C3" w:rsidRPr="00282706" w:rsidRDefault="007079C3" w:rsidP="007079C3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7079C3" w:rsidRPr="00282706" w:rsidRDefault="007079C3" w:rsidP="007079C3">
      <w:pPr>
        <w:jc w:val="center"/>
        <w:rPr>
          <w:rFonts w:cs="Arial"/>
          <w:color w:val="000000"/>
          <w:sz w:val="16"/>
          <w:szCs w:val="16"/>
        </w:rPr>
      </w:pPr>
      <w:r w:rsidRPr="00282706">
        <w:rPr>
          <w:rFonts w:cs="Arial"/>
          <w:color w:val="000000"/>
          <w:sz w:val="16"/>
          <w:szCs w:val="16"/>
        </w:rPr>
        <w:t xml:space="preserve">Ул.Шевченко, </w:t>
      </w:r>
      <w:r w:rsidR="00CD6C09">
        <w:rPr>
          <w:rFonts w:cs="Arial"/>
          <w:color w:val="000000"/>
          <w:sz w:val="16"/>
          <w:szCs w:val="16"/>
        </w:rPr>
        <w:t>32</w:t>
      </w:r>
      <w:r w:rsidRPr="00282706">
        <w:rPr>
          <w:rFonts w:cs="Arial"/>
          <w:color w:val="000000"/>
          <w:sz w:val="16"/>
          <w:szCs w:val="16"/>
        </w:rPr>
        <w:t>, г.Благовещенск, 675000, Россия Тел: (4162) 397-359; Тел/факс (4162) 397-200, 397-436</w:t>
      </w:r>
    </w:p>
    <w:p w:rsidR="007079C3" w:rsidRPr="00282706" w:rsidRDefault="007079C3" w:rsidP="007079C3">
      <w:pPr>
        <w:jc w:val="center"/>
        <w:rPr>
          <w:rFonts w:cs="Arial"/>
          <w:color w:val="000000"/>
          <w:sz w:val="16"/>
          <w:szCs w:val="16"/>
        </w:rPr>
      </w:pPr>
      <w:r w:rsidRPr="00282706">
        <w:rPr>
          <w:rFonts w:cs="Arial"/>
          <w:color w:val="000000"/>
          <w:sz w:val="16"/>
          <w:szCs w:val="16"/>
        </w:rPr>
        <w:t xml:space="preserve">E-mail: </w:t>
      </w:r>
      <w:hyperlink r:id="rId9" w:history="1">
        <w:r w:rsidRPr="00282706">
          <w:rPr>
            <w:rFonts w:cs="Arial"/>
            <w:color w:val="000000"/>
            <w:sz w:val="16"/>
            <w:szCs w:val="16"/>
            <w:u w:val="single"/>
          </w:rPr>
          <w:t>doc@drsk.ru</w:t>
        </w:r>
      </w:hyperlink>
      <w:r w:rsidRPr="00282706">
        <w:rPr>
          <w:rFonts w:cs="Arial"/>
          <w:color w:val="000000"/>
          <w:sz w:val="16"/>
          <w:szCs w:val="16"/>
        </w:rPr>
        <w:t xml:space="preserve"> ОКПО 78900638, ОГРН 1052800111308, ИНН/КПП 2801108200/280150001</w:t>
      </w: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НА  ЗАКУПКУ </w:t>
      </w:r>
      <w:r w:rsidR="00A47C5C">
        <w:rPr>
          <w:rFonts w:ascii="Times New Roman" w:hAnsi="Times New Roman" w:cs="Times New Roman"/>
          <w:caps/>
          <w:sz w:val="26"/>
          <w:szCs w:val="26"/>
        </w:rPr>
        <w:t>автошин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EA6A92" w:rsidRPr="00EA6A92" w:rsidRDefault="00EA6A92" w:rsidP="00EA6A92"/>
    <w:p w:rsidR="00EA6A92" w:rsidRPr="00B96CCA" w:rsidRDefault="00EA6A92" w:rsidP="00EA6A92">
      <w:pPr>
        <w:numPr>
          <w:ilvl w:val="0"/>
          <w:numId w:val="3"/>
        </w:numPr>
        <w:ind w:left="0" w:firstLine="426"/>
        <w:jc w:val="both"/>
        <w:rPr>
          <w:b/>
        </w:rPr>
      </w:pPr>
      <w:r w:rsidRPr="00B96CCA">
        <w:t xml:space="preserve">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B96CCA">
        <w:rPr>
          <w:b/>
        </w:rPr>
        <w:t xml:space="preserve"> приведены в таблице 1.</w:t>
      </w:r>
    </w:p>
    <w:p w:rsidR="00EA6A92" w:rsidRPr="00B96CCA" w:rsidRDefault="00EA6A92" w:rsidP="00EA6A92">
      <w:pPr>
        <w:ind w:firstLine="426"/>
        <w:rPr>
          <w:b/>
        </w:rPr>
      </w:pPr>
    </w:p>
    <w:p w:rsidR="00EA6A92" w:rsidRPr="00B96CCA" w:rsidRDefault="00EA6A92" w:rsidP="00EA6A92">
      <w:pPr>
        <w:ind w:firstLine="426"/>
        <w:jc w:val="both"/>
        <w:rPr>
          <w:b/>
        </w:rPr>
      </w:pPr>
      <w:r w:rsidRPr="00B96CCA">
        <w:rPr>
          <w:b/>
        </w:rPr>
        <w:t xml:space="preserve">Таблица 1 </w:t>
      </w:r>
      <w:r w:rsidRPr="00B96CCA">
        <w:t xml:space="preserve">- Требования к </w:t>
      </w:r>
      <w:r w:rsidRPr="00B96CCA">
        <w:rPr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B903FD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B903FD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B903FD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3566A8" w:rsidRPr="00A47C5C" w:rsidRDefault="00A47C5C" w:rsidP="00A47C5C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="003566A8" w:rsidRPr="00B903FD">
              <w:rPr>
                <w:b/>
                <w:bCs/>
                <w:color w:val="000000"/>
                <w:sz w:val="22"/>
                <w:szCs w:val="22"/>
              </w:rPr>
              <w:t xml:space="preserve">. Партия №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3566A8" w:rsidRPr="00B903FD" w:rsidTr="00D879D8">
        <w:trPr>
          <w:trHeight w:val="412"/>
          <w:jc w:val="center"/>
        </w:trPr>
        <w:tc>
          <w:tcPr>
            <w:tcW w:w="558" w:type="dxa"/>
            <w:vAlign w:val="center"/>
          </w:tcPr>
          <w:p w:rsidR="003566A8" w:rsidRPr="00B903FD" w:rsidRDefault="003566A8" w:rsidP="00A47C5C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A47C5C" w:rsidRDefault="003566A8" w:rsidP="00E70071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</w:t>
            </w:r>
            <w:r w:rsidR="00E70071">
              <w:rPr>
                <w:b/>
                <w:i/>
                <w:sz w:val="22"/>
                <w:szCs w:val="22"/>
              </w:rPr>
              <w:t>автошин</w:t>
            </w:r>
            <w:r w:rsidRPr="00D879D8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</w:t>
            </w:r>
            <w:r w:rsidR="00A47C5C" w:rsidRPr="00A47C5C">
              <w:rPr>
                <w:b/>
                <w:i/>
                <w:sz w:val="22"/>
                <w:szCs w:val="22"/>
              </w:rPr>
              <w:t>1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A47C5C" w:rsidRDefault="00A47C5C" w:rsidP="00056A9A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color w:val="000000"/>
                <w:sz w:val="22"/>
                <w:szCs w:val="22"/>
              </w:rPr>
              <w:t>Филиал АО «ДРСК» «Электрические сети ЕАО» 679016,г. Биробиджан, ул. Черноморская, 6.  Почтовый адрес: 679000, г. Биробиджан, ул. Черноморская 6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A47C5C" w:rsidRDefault="00A47C5C" w:rsidP="00056A9A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291D15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 5:</w:t>
            </w:r>
          </w:p>
        </w:tc>
        <w:tc>
          <w:tcPr>
            <w:tcW w:w="7851" w:type="dxa"/>
            <w:vAlign w:val="center"/>
          </w:tcPr>
          <w:p w:rsidR="003566A8" w:rsidRPr="00B903FD" w:rsidRDefault="003566A8" w:rsidP="00291D15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rFonts w:eastAsia="Arial Unicode MS"/>
                <w:sz w:val="22"/>
                <w:szCs w:val="22"/>
              </w:rPr>
              <w:t>Ст. Биробиджан-1, ДВЖД, код станции: 962804 код получателя: 9532, г. Биробиджан, ул. Черноморская д.6</w:t>
            </w:r>
            <w:r w:rsidRPr="00B903FD">
              <w:rPr>
                <w:bCs/>
                <w:color w:val="000000"/>
                <w:sz w:val="22"/>
                <w:szCs w:val="22"/>
              </w:rPr>
              <w:t xml:space="preserve">, ОКПО 00106477. </w:t>
            </w:r>
            <w:r w:rsidRPr="00B903FD">
              <w:rPr>
                <w:sz w:val="22"/>
                <w:szCs w:val="22"/>
              </w:rPr>
              <w:t>тел. 8 (42622) 6-79-21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10220" w:type="dxa"/>
            <w:gridSpan w:val="3"/>
            <w:vAlign w:val="center"/>
          </w:tcPr>
          <w:p w:rsidR="003566A8" w:rsidRPr="00A47C5C" w:rsidRDefault="00A47C5C" w:rsidP="00A47C5C">
            <w:pPr>
              <w:ind w:firstLine="114"/>
              <w:jc w:val="center"/>
              <w:outlineLvl w:val="2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II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 xml:space="preserve">. Партия № 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3566A8" w:rsidRPr="00B903FD" w:rsidTr="00D879D8">
        <w:trPr>
          <w:trHeight w:val="434"/>
          <w:jc w:val="center"/>
        </w:trPr>
        <w:tc>
          <w:tcPr>
            <w:tcW w:w="558" w:type="dxa"/>
            <w:vAlign w:val="center"/>
          </w:tcPr>
          <w:p w:rsidR="003566A8" w:rsidRPr="00A47C5C" w:rsidRDefault="00A47C5C" w:rsidP="00A47C5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B43745">
            <w:pPr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3566A8" w:rsidRPr="00A47C5C" w:rsidRDefault="003566A8" w:rsidP="00E70071">
            <w:pPr>
              <w:jc w:val="both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</w:t>
            </w:r>
            <w:r w:rsidR="00E70071">
              <w:rPr>
                <w:b/>
                <w:i/>
                <w:sz w:val="22"/>
                <w:szCs w:val="22"/>
              </w:rPr>
              <w:t>автошин</w:t>
            </w:r>
            <w:r w:rsidRPr="00D879D8">
              <w:rPr>
                <w:b/>
                <w:i/>
                <w:sz w:val="22"/>
                <w:szCs w:val="22"/>
              </w:rPr>
              <w:t xml:space="preserve"> указан в приложении 1 к техническому заданию для партии № </w:t>
            </w:r>
            <w:r w:rsidR="00A47C5C" w:rsidRPr="00A47C5C"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A47C5C" w:rsidRDefault="00A47C5C" w:rsidP="00056A9A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rPr>
                <w:rFonts w:eastAsia="Symbol"/>
                <w:b/>
                <w:sz w:val="22"/>
                <w:szCs w:val="22"/>
              </w:rPr>
            </w:pPr>
            <w:r w:rsidRPr="00B903FD">
              <w:rPr>
                <w:rFonts w:eastAsia="Symbol"/>
                <w:b/>
                <w:sz w:val="22"/>
                <w:szCs w:val="22"/>
              </w:rPr>
              <w:t xml:space="preserve">(для оформления счет-фактуры): </w:t>
            </w:r>
          </w:p>
          <w:p w:rsidR="003566A8" w:rsidRPr="00B903FD" w:rsidRDefault="003566A8" w:rsidP="00E37092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Филиал АО «ДРСК» «Южно-якутские электрические сети», </w:t>
            </w:r>
          </w:p>
          <w:p w:rsidR="003566A8" w:rsidRPr="00B903FD" w:rsidRDefault="003566A8" w:rsidP="00E37092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678900 Республика Саха  (Якутия), г. Алдан, ул. Линейная, 4</w:t>
            </w:r>
          </w:p>
        </w:tc>
      </w:tr>
      <w:tr w:rsidR="003566A8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3566A8" w:rsidRPr="00A47C5C" w:rsidRDefault="00A47C5C" w:rsidP="00056A9A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566A8" w:rsidRPr="00B903FD" w:rsidRDefault="003566A8" w:rsidP="00327355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6:</w:t>
            </w:r>
          </w:p>
        </w:tc>
        <w:tc>
          <w:tcPr>
            <w:tcW w:w="7851" w:type="dxa"/>
          </w:tcPr>
          <w:p w:rsidR="003566A8" w:rsidRPr="00B903FD" w:rsidRDefault="003566A8" w:rsidP="00E37092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b/>
                <w:i/>
                <w:sz w:val="22"/>
                <w:szCs w:val="22"/>
                <w:u w:val="single"/>
              </w:rPr>
              <w:t>Получатель: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color w:val="000000"/>
                <w:spacing w:val="-3"/>
                <w:sz w:val="22"/>
                <w:szCs w:val="22"/>
              </w:rPr>
              <w:t xml:space="preserve">ООО  «Ассоциация  строителей  Амуро-Якутской магистрали» для филиала АО </w:t>
            </w:r>
            <w:r w:rsidRPr="00B903FD">
              <w:rPr>
                <w:color w:val="000000"/>
                <w:spacing w:val="-5"/>
                <w:sz w:val="22"/>
                <w:szCs w:val="22"/>
              </w:rPr>
              <w:t xml:space="preserve">«Дальневосточная распределительная сетевая компания» «Южно-Якутские электрические сети», код 1091. Адрес: 678900, Республика Саха (Якутия), г. Алдан, ул. Космачева ЗА, ОКПО 23309160. </w:t>
            </w:r>
            <w:r w:rsidRPr="00B903FD">
              <w:rPr>
                <w:sz w:val="22"/>
                <w:szCs w:val="22"/>
              </w:rPr>
              <w:t>Станция Алдан НВСТР через Нерюнгри – грузовая ДВЖД код 914001 Контрольный 5, порядковый 6.</w:t>
            </w:r>
          </w:p>
        </w:tc>
      </w:tr>
      <w:tr w:rsidR="00A47C5C" w:rsidRPr="00B903FD" w:rsidTr="006D1FF6">
        <w:trPr>
          <w:trHeight w:val="227"/>
          <w:jc w:val="center"/>
        </w:trPr>
        <w:tc>
          <w:tcPr>
            <w:tcW w:w="558" w:type="dxa"/>
            <w:vAlign w:val="center"/>
          </w:tcPr>
          <w:p w:rsidR="00A47C5C" w:rsidRPr="00A47C5C" w:rsidRDefault="00A47C5C" w:rsidP="00327355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A47C5C" w:rsidRPr="00341A8B" w:rsidRDefault="00A47C5C" w:rsidP="002C36B9">
            <w:pPr>
              <w:rPr>
                <w:b/>
                <w:i/>
                <w:sz w:val="22"/>
                <w:szCs w:val="22"/>
              </w:rPr>
            </w:pPr>
            <w:r w:rsidRPr="00341A8B">
              <w:rPr>
                <w:b/>
                <w:i/>
                <w:sz w:val="22"/>
                <w:szCs w:val="22"/>
              </w:rPr>
              <w:t>Требования к поставляемой продукции (</w:t>
            </w:r>
            <w:r w:rsidRPr="00341A8B">
              <w:rPr>
                <w:b/>
                <w:i/>
                <w:sz w:val="22"/>
                <w:szCs w:val="22"/>
                <w:u w:val="single"/>
              </w:rPr>
              <w:t>данная информация должна быть отражена в техническом предложении участника</w:t>
            </w:r>
            <w:r w:rsidRPr="00341A8B">
              <w:rPr>
                <w:b/>
                <w:i/>
                <w:sz w:val="22"/>
                <w:szCs w:val="22"/>
              </w:rPr>
              <w:t>):</w:t>
            </w:r>
          </w:p>
        </w:tc>
        <w:tc>
          <w:tcPr>
            <w:tcW w:w="7851" w:type="dxa"/>
          </w:tcPr>
          <w:p w:rsidR="00A47C5C" w:rsidRPr="00341A8B" w:rsidRDefault="00A47C5C" w:rsidP="002C36B9">
            <w:pPr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2"/>
                <w:szCs w:val="22"/>
              </w:rPr>
            </w:pPr>
            <w:r w:rsidRPr="00341A8B">
              <w:rPr>
                <w:sz w:val="22"/>
                <w:szCs w:val="22"/>
              </w:rPr>
              <w:t>Продукция должна иметь фирменную упаковку и товарный знак производителя</w:t>
            </w:r>
            <w:r>
              <w:rPr>
                <w:sz w:val="22"/>
                <w:szCs w:val="22"/>
              </w:rPr>
              <w:t xml:space="preserve"> и изготовлена не ранее 2018 года выпуска</w:t>
            </w:r>
            <w:r w:rsidRPr="00341A8B">
              <w:rPr>
                <w:sz w:val="22"/>
                <w:szCs w:val="22"/>
              </w:rPr>
              <w:t xml:space="preserve">. </w:t>
            </w:r>
          </w:p>
          <w:p w:rsidR="00A47C5C" w:rsidRPr="003253C4" w:rsidRDefault="00A47C5C" w:rsidP="002C36B9">
            <w:pPr>
              <w:tabs>
                <w:tab w:val="left" w:pos="255"/>
              </w:tabs>
              <w:autoSpaceDE w:val="0"/>
              <w:autoSpaceDN w:val="0"/>
              <w:jc w:val="both"/>
              <w:rPr>
                <w:i/>
                <w:sz w:val="16"/>
                <w:szCs w:val="16"/>
              </w:rPr>
            </w:pPr>
            <w:r w:rsidRPr="003253C4">
              <w:rPr>
                <w:i/>
                <w:sz w:val="16"/>
                <w:szCs w:val="16"/>
              </w:rPr>
              <w:t>Примечание: для бескамерных автошин ед. измер – шт. (покрышка)</w:t>
            </w:r>
          </w:p>
          <w:p w:rsidR="00A47C5C" w:rsidRPr="003253C4" w:rsidRDefault="00A47C5C" w:rsidP="002C36B9">
            <w:pPr>
              <w:tabs>
                <w:tab w:val="left" w:pos="255"/>
              </w:tabs>
              <w:jc w:val="both"/>
              <w:rPr>
                <w:i/>
                <w:sz w:val="16"/>
                <w:szCs w:val="16"/>
              </w:rPr>
            </w:pPr>
            <w:r w:rsidRPr="003253C4">
              <w:rPr>
                <w:i/>
                <w:sz w:val="16"/>
                <w:szCs w:val="16"/>
              </w:rPr>
              <w:t xml:space="preserve">                       для  камерных  автошин   ед.   измер – к-т (покрышка, камера, ободная лента (для груз. автомобилей и с/х ) золотник, колпачок)</w:t>
            </w:r>
          </w:p>
          <w:p w:rsidR="00A47C5C" w:rsidRPr="009471D1" w:rsidRDefault="00A47C5C" w:rsidP="002C36B9">
            <w:pPr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2"/>
                <w:szCs w:val="22"/>
              </w:rPr>
            </w:pPr>
            <w:r w:rsidRPr="00341A8B">
              <w:rPr>
                <w:sz w:val="22"/>
                <w:szCs w:val="22"/>
              </w:rPr>
              <w:t>Продукция должна иметь штамп завода изготовителя о прохождении контроля качества продукции, а также хорошо читаемую информацию о неделе и годе выпуска автошины.</w:t>
            </w:r>
          </w:p>
          <w:p w:rsidR="00A47C5C" w:rsidRPr="003253C4" w:rsidRDefault="00A47C5C" w:rsidP="00A47C5C">
            <w:pPr>
              <w:pStyle w:val="a5"/>
              <w:numPr>
                <w:ilvl w:val="0"/>
                <w:numId w:val="6"/>
              </w:numPr>
              <w:tabs>
                <w:tab w:val="left" w:pos="225"/>
              </w:tabs>
              <w:spacing w:before="0" w:line="240" w:lineRule="auto"/>
              <w:ind w:left="0" w:firstLine="0"/>
              <w:rPr>
                <w:sz w:val="21"/>
                <w:szCs w:val="21"/>
              </w:rPr>
            </w:pPr>
            <w:r w:rsidRPr="00873AE1">
              <w:rPr>
                <w:sz w:val="22"/>
                <w:szCs w:val="22"/>
                <w:u w:val="single"/>
              </w:rPr>
              <w:t xml:space="preserve">В случае отсутствия информации по </w:t>
            </w:r>
            <w:r w:rsidRPr="00873AE1">
              <w:rPr>
                <w:b/>
                <w:sz w:val="22"/>
                <w:szCs w:val="22"/>
                <w:u w:val="single"/>
              </w:rPr>
              <w:t xml:space="preserve">п. </w:t>
            </w:r>
            <w:r w:rsidRPr="00A47C5C">
              <w:rPr>
                <w:b/>
                <w:sz w:val="22"/>
                <w:szCs w:val="22"/>
                <w:u w:val="single"/>
              </w:rPr>
              <w:t>7</w:t>
            </w:r>
            <w:r w:rsidRPr="00873AE1">
              <w:rPr>
                <w:b/>
                <w:sz w:val="22"/>
                <w:szCs w:val="22"/>
                <w:u w:val="single"/>
              </w:rPr>
              <w:t xml:space="preserve"> технического задания, Заказчик в праве отклонить коммерческое предложение участника от дальнейшего рассмотрения.</w:t>
            </w:r>
          </w:p>
        </w:tc>
      </w:tr>
      <w:tr w:rsidR="00A47C5C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A47C5C" w:rsidRPr="00A47C5C" w:rsidRDefault="00A47C5C" w:rsidP="00056A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47C5C" w:rsidRPr="00873AE1" w:rsidRDefault="00A47C5C" w:rsidP="002C36B9">
            <w:pPr>
              <w:rPr>
                <w:b/>
                <w:i/>
                <w:sz w:val="22"/>
                <w:szCs w:val="22"/>
              </w:rPr>
            </w:pPr>
            <w:r w:rsidRPr="00873AE1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</w:tcPr>
          <w:p w:rsidR="00A47C5C" w:rsidRDefault="00A47C5C" w:rsidP="002C36B9">
            <w:pPr>
              <w:jc w:val="both"/>
              <w:rPr>
                <w:sz w:val="22"/>
                <w:szCs w:val="22"/>
              </w:rPr>
            </w:pPr>
            <w:r w:rsidRPr="006950CC">
              <w:rPr>
                <w:sz w:val="22"/>
                <w:szCs w:val="22"/>
              </w:rPr>
              <w:t xml:space="preserve">Автошины должны быть изготовлены </w:t>
            </w:r>
            <w:r>
              <w:rPr>
                <w:sz w:val="22"/>
                <w:szCs w:val="22"/>
              </w:rPr>
              <w:t>в с</w:t>
            </w:r>
            <w:r w:rsidRPr="008509AE">
              <w:rPr>
                <w:sz w:val="22"/>
                <w:szCs w:val="22"/>
              </w:rPr>
              <w:t>оответстви</w:t>
            </w:r>
            <w:r>
              <w:rPr>
                <w:sz w:val="22"/>
                <w:szCs w:val="22"/>
              </w:rPr>
              <w:t>и с</w:t>
            </w:r>
            <w:r w:rsidRPr="008509AE">
              <w:rPr>
                <w:sz w:val="22"/>
                <w:szCs w:val="22"/>
              </w:rPr>
              <w:t xml:space="preserve"> требованиям</w:t>
            </w:r>
            <w:r>
              <w:rPr>
                <w:sz w:val="22"/>
                <w:szCs w:val="22"/>
              </w:rPr>
              <w:t>и</w:t>
            </w:r>
            <w:r w:rsidRPr="008509AE">
              <w:rPr>
                <w:sz w:val="22"/>
                <w:szCs w:val="22"/>
              </w:rPr>
              <w:t xml:space="preserve"> техническ</w:t>
            </w:r>
            <w:r>
              <w:rPr>
                <w:sz w:val="22"/>
                <w:szCs w:val="22"/>
              </w:rPr>
              <w:t>их</w:t>
            </w:r>
            <w:r w:rsidRPr="008509AE">
              <w:rPr>
                <w:sz w:val="22"/>
                <w:szCs w:val="22"/>
              </w:rPr>
              <w:t xml:space="preserve"> регламент</w:t>
            </w:r>
            <w:r>
              <w:rPr>
                <w:sz w:val="22"/>
                <w:szCs w:val="22"/>
              </w:rPr>
              <w:t>ов</w:t>
            </w:r>
            <w:r w:rsidRPr="008509AE">
              <w:rPr>
                <w:sz w:val="22"/>
                <w:szCs w:val="22"/>
              </w:rPr>
              <w:t xml:space="preserve"> таможенного союза</w:t>
            </w:r>
            <w:r>
              <w:rPr>
                <w:sz w:val="22"/>
                <w:szCs w:val="22"/>
              </w:rPr>
              <w:t>;</w:t>
            </w:r>
          </w:p>
          <w:p w:rsidR="00A47C5C" w:rsidRDefault="00A47C5C" w:rsidP="002C36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509AE">
              <w:rPr>
                <w:sz w:val="22"/>
                <w:szCs w:val="22"/>
              </w:rPr>
              <w:t xml:space="preserve">ТР ТС 018/2011 «О безопасности колесных транспортных средств» </w:t>
            </w:r>
          </w:p>
          <w:p w:rsidR="00A47C5C" w:rsidRPr="006950CC" w:rsidRDefault="00A47C5C" w:rsidP="002C36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r w:rsidRPr="007B613B">
              <w:rPr>
                <w:sz w:val="22"/>
                <w:szCs w:val="22"/>
              </w:rPr>
              <w:t>ТР ТС 031/2012</w:t>
            </w:r>
            <w:r>
              <w:rPr>
                <w:sz w:val="22"/>
                <w:szCs w:val="22"/>
              </w:rPr>
              <w:t xml:space="preserve"> </w:t>
            </w:r>
            <w:r w:rsidRPr="007B613B">
              <w:rPr>
                <w:sz w:val="22"/>
                <w:szCs w:val="22"/>
              </w:rPr>
              <w:t xml:space="preserve">«О безопасности сельскохозяйственных и лесохозяйственных тракторов и прицепов к ним» </w:t>
            </w:r>
          </w:p>
        </w:tc>
      </w:tr>
      <w:tr w:rsidR="00A47C5C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A47C5C" w:rsidRPr="00A47C5C" w:rsidRDefault="00A47C5C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A47C5C" w:rsidRPr="00B903FD" w:rsidRDefault="00A47C5C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:rsidR="00A47C5C" w:rsidRPr="00B903FD" w:rsidRDefault="00A47C5C" w:rsidP="00385D1D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B903FD">
              <w:rPr>
                <w:sz w:val="22"/>
                <w:szCs w:val="22"/>
                <w:u w:val="single"/>
              </w:rPr>
              <w:t>12 месяцев</w:t>
            </w:r>
            <w:r w:rsidRPr="00B903FD">
              <w:rPr>
                <w:sz w:val="22"/>
                <w:szCs w:val="22"/>
              </w:rPr>
              <w:t xml:space="preserve"> со дня ввода в эксплуатацию. </w:t>
            </w:r>
          </w:p>
        </w:tc>
      </w:tr>
      <w:tr w:rsidR="00A47C5C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A47C5C" w:rsidRPr="00A47C5C" w:rsidRDefault="00A47C5C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A47C5C" w:rsidRPr="00B903FD" w:rsidRDefault="00A47C5C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A47C5C" w:rsidRPr="00B903FD" w:rsidRDefault="00A47C5C" w:rsidP="00385D1D">
            <w:pPr>
              <w:jc w:val="both"/>
              <w:rPr>
                <w:bCs/>
                <w:sz w:val="22"/>
                <w:szCs w:val="22"/>
              </w:rPr>
            </w:pPr>
            <w:r w:rsidRPr="00B903FD">
              <w:rPr>
                <w:bCs/>
                <w:sz w:val="22"/>
                <w:szCs w:val="22"/>
              </w:rPr>
              <w:t>Отсрочка платежа в течение 30 календарных дней с даты подписания акта сдачи-приемки товара и товарной накладной (ТОРГ-12)</w:t>
            </w:r>
          </w:p>
        </w:tc>
      </w:tr>
      <w:tr w:rsidR="00A47C5C" w:rsidRPr="00B903FD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:rsidR="00A47C5C" w:rsidRPr="00A47C5C" w:rsidRDefault="00A47C5C" w:rsidP="00385D1D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A47C5C" w:rsidRPr="00B903FD" w:rsidRDefault="00A47C5C" w:rsidP="00385D1D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A47C5C" w:rsidRPr="00B903FD" w:rsidRDefault="00A47C5C" w:rsidP="007C6A9F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B903FD">
              <w:rPr>
                <w:b/>
                <w:bCs/>
                <w:i/>
                <w:sz w:val="22"/>
                <w:szCs w:val="22"/>
              </w:rPr>
              <w:t>до 30.0</w:t>
            </w:r>
            <w:r>
              <w:rPr>
                <w:b/>
                <w:bCs/>
                <w:i/>
                <w:sz w:val="22"/>
                <w:szCs w:val="22"/>
              </w:rPr>
              <w:t>3</w:t>
            </w:r>
            <w:r w:rsidRPr="00B903FD">
              <w:rPr>
                <w:b/>
                <w:bCs/>
                <w:i/>
                <w:sz w:val="22"/>
                <w:szCs w:val="22"/>
              </w:rPr>
              <w:t>.20</w:t>
            </w:r>
            <w:r>
              <w:rPr>
                <w:b/>
                <w:bCs/>
                <w:i/>
                <w:sz w:val="22"/>
                <w:szCs w:val="22"/>
              </w:rPr>
              <w:t>20</w:t>
            </w:r>
            <w:r w:rsidRPr="00B903FD">
              <w:rPr>
                <w:b/>
                <w:bCs/>
                <w:i/>
                <w:sz w:val="22"/>
                <w:szCs w:val="22"/>
              </w:rPr>
              <w:t xml:space="preserve">, </w:t>
            </w:r>
            <w:r w:rsidRPr="007C6A9F">
              <w:rPr>
                <w:b/>
                <w:bCs/>
                <w:i/>
                <w:sz w:val="22"/>
                <w:szCs w:val="22"/>
              </w:rPr>
              <w:t>Допускается досрочная поставка после письменного согласования с покупателем</w:t>
            </w:r>
          </w:p>
        </w:tc>
      </w:tr>
    </w:tbl>
    <w:p w:rsidR="003566A8" w:rsidRDefault="003566A8" w:rsidP="005E39C2">
      <w:pPr>
        <w:pStyle w:val="a7"/>
        <w:jc w:val="left"/>
        <w:rPr>
          <w:b/>
          <w:bCs/>
          <w:szCs w:val="24"/>
        </w:rPr>
      </w:pPr>
    </w:p>
    <w:p w:rsidR="00A47C5C" w:rsidRPr="00D77973" w:rsidRDefault="00A47C5C" w:rsidP="00A47C5C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4"/>
          <w:szCs w:val="24"/>
        </w:rPr>
      </w:pPr>
      <w:r w:rsidRPr="00D77973">
        <w:rPr>
          <w:b/>
          <w:i/>
          <w:sz w:val="24"/>
          <w:szCs w:val="24"/>
        </w:rPr>
        <w:t>Требования к участнику.</w:t>
      </w:r>
    </w:p>
    <w:p w:rsidR="00A47C5C" w:rsidRPr="006200F8" w:rsidRDefault="00A47C5C" w:rsidP="00A47C5C">
      <w:pPr>
        <w:pStyle w:val="ae"/>
        <w:numPr>
          <w:ilvl w:val="0"/>
          <w:numId w:val="9"/>
        </w:numPr>
        <w:tabs>
          <w:tab w:val="left" w:pos="255"/>
          <w:tab w:val="left" w:pos="1134"/>
        </w:tabs>
        <w:autoSpaceDE w:val="0"/>
        <w:autoSpaceDN w:val="0"/>
        <w:ind w:left="0" w:firstLine="709"/>
        <w:jc w:val="both"/>
      </w:pPr>
      <w:r w:rsidRPr="006200F8">
        <w:t>Участник в своем техническом предложении должен гарантировать, что шины заводского изготовления новые, без эксплуатационного пробега (предоставляется соответствующее гарантийное письмо), а также указать год выпуска по каждой позиции технического требования и наименование завода-изготовителя. По каждой модели автошины отличающейся от заявленной, в технических требованиях Заказчика кроме размеров шины, необходимо дополнительно отразить индексы нагрузки, индексы скорости, если имеется - норму слойности</w:t>
      </w:r>
    </w:p>
    <w:p w:rsidR="00A47C5C" w:rsidRPr="006200F8" w:rsidRDefault="00A47C5C" w:rsidP="00A47C5C">
      <w:pPr>
        <w:pStyle w:val="af"/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6200F8">
        <w:rPr>
          <w:sz w:val="24"/>
          <w:szCs w:val="24"/>
        </w:rPr>
        <w:t>Участник должен предоставить сертификаты соответствия требованиям технического регламента таможенного союза ТР ТС 018/2011 «О безопасности колесных транспортных средств» или требованиям технического регламента Таможенного союза «О безопасности сельскохозяйственных и лесохозяйственных тракторов и прицепов к ним» ТР ТС 031/2012</w:t>
      </w:r>
    </w:p>
    <w:p w:rsidR="00A47C5C" w:rsidRPr="006200F8" w:rsidRDefault="00A47C5C" w:rsidP="00A47C5C">
      <w:pPr>
        <w:pStyle w:val="a7"/>
        <w:jc w:val="left"/>
        <w:rPr>
          <w:b/>
          <w:bCs/>
          <w:szCs w:val="24"/>
        </w:rPr>
      </w:pPr>
      <w:bookmarkStart w:id="0" w:name="_GoBack"/>
      <w:bookmarkEnd w:id="0"/>
    </w:p>
    <w:p w:rsidR="00A47C5C" w:rsidRPr="00850270" w:rsidRDefault="00A47C5C" w:rsidP="00A47C5C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</w:rPr>
      </w:pPr>
      <w:r w:rsidRPr="00850270">
        <w:rPr>
          <w:b/>
          <w:i/>
        </w:rPr>
        <w:t xml:space="preserve">Допускается предложение поставки продукции, </w:t>
      </w:r>
      <w:r>
        <w:rPr>
          <w:b/>
          <w:i/>
        </w:rPr>
        <w:t>эквивалентной</w:t>
      </w:r>
      <w:r w:rsidRPr="00850270">
        <w:rPr>
          <w:b/>
          <w:i/>
        </w:rPr>
        <w:t xml:space="preserve"> требуемой. </w:t>
      </w:r>
    </w:p>
    <w:p w:rsidR="00A47C5C" w:rsidRPr="00486EDE" w:rsidRDefault="00A47C5C" w:rsidP="00A47C5C">
      <w:pPr>
        <w:tabs>
          <w:tab w:val="left" w:pos="993"/>
        </w:tabs>
        <w:ind w:firstLine="567"/>
        <w:jc w:val="both"/>
      </w:pPr>
      <w:r>
        <w:t>Эквивалентная</w:t>
      </w:r>
      <w:r w:rsidRPr="00486EDE">
        <w:t xml:space="preserve">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A47C5C" w:rsidRPr="00486EDE" w:rsidRDefault="00A47C5C" w:rsidP="00A47C5C">
      <w:pPr>
        <w:tabs>
          <w:tab w:val="left" w:pos="993"/>
        </w:tabs>
        <w:ind w:firstLine="567"/>
        <w:jc w:val="both"/>
      </w:pPr>
      <w:r w:rsidRPr="00486EDE">
        <w:t xml:space="preserve">В случае, если Участником предлагаются </w:t>
      </w:r>
      <w:r>
        <w:t>эквиваленты</w:t>
      </w:r>
      <w:r w:rsidRPr="00486EDE">
        <w:t xml:space="preserve">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аналога.</w:t>
      </w:r>
    </w:p>
    <w:p w:rsidR="00A47C5C" w:rsidRPr="00486EDE" w:rsidRDefault="00A47C5C" w:rsidP="00A47C5C">
      <w:pPr>
        <w:tabs>
          <w:tab w:val="left" w:pos="255"/>
        </w:tabs>
        <w:ind w:firstLine="567"/>
        <w:jc w:val="both"/>
      </w:pPr>
      <w:r>
        <w:t>Эквивалентом</w:t>
      </w:r>
      <w:r w:rsidRPr="00486EDE">
        <w:t xml:space="preserve"> считается автошина</w:t>
      </w:r>
      <w:r>
        <w:t>,</w:t>
      </w:r>
      <w:r w:rsidRPr="00486EDE">
        <w:t xml:space="preserve"> по которой индексы нагрузки и скорости, норма слойности</w:t>
      </w:r>
      <w:r>
        <w:t xml:space="preserve"> (при наличии)</w:t>
      </w:r>
      <w:r w:rsidRPr="00486EDE">
        <w:t xml:space="preserve"> не должны быть ниже, конструкция </w:t>
      </w:r>
      <w:r>
        <w:t>-</w:t>
      </w:r>
      <w:r w:rsidRPr="00486EDE">
        <w:t xml:space="preserve"> без изменений, </w:t>
      </w:r>
      <w:r>
        <w:t>(</w:t>
      </w:r>
      <w:r w:rsidRPr="00486EDE">
        <w:t>замена комплекта на автопокрышку не допускается</w:t>
      </w:r>
      <w:r>
        <w:t>, з</w:t>
      </w:r>
      <w:r w:rsidRPr="00486EDE">
        <w:t>амена автопокрышки на комплект допускается</w:t>
      </w:r>
      <w:r>
        <w:t>).</w:t>
      </w:r>
    </w:p>
    <w:p w:rsidR="00A47C5C" w:rsidRDefault="00A47C5C" w:rsidP="00A47C5C">
      <w:pPr>
        <w:pStyle w:val="a7"/>
        <w:jc w:val="left"/>
        <w:rPr>
          <w:b/>
          <w:bCs/>
          <w:szCs w:val="24"/>
        </w:rPr>
      </w:pPr>
    </w:p>
    <w:p w:rsidR="00A47C5C" w:rsidRPr="0073208C" w:rsidRDefault="00A47C5C" w:rsidP="00A47C5C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>Приложение 1 Структура НМЦ</w:t>
      </w:r>
    </w:p>
    <w:p w:rsidR="00A47C5C" w:rsidRPr="00E70071" w:rsidRDefault="00A47C5C" w:rsidP="005E39C2">
      <w:pPr>
        <w:pStyle w:val="a7"/>
        <w:jc w:val="left"/>
        <w:rPr>
          <w:b/>
          <w:bCs/>
          <w:szCs w:val="24"/>
        </w:rPr>
      </w:pPr>
    </w:p>
    <w:p w:rsidR="00A47C5C" w:rsidRPr="00E70071" w:rsidRDefault="00A47C5C" w:rsidP="005E39C2">
      <w:pPr>
        <w:pStyle w:val="a7"/>
        <w:jc w:val="left"/>
        <w:rPr>
          <w:b/>
          <w:bCs/>
          <w:szCs w:val="24"/>
        </w:rPr>
      </w:pPr>
    </w:p>
    <w:p w:rsidR="00A47C5C" w:rsidRPr="00E70071" w:rsidRDefault="00A47C5C" w:rsidP="005E39C2">
      <w:pPr>
        <w:pStyle w:val="a7"/>
        <w:jc w:val="left"/>
        <w:rPr>
          <w:b/>
          <w:bCs/>
          <w:szCs w:val="24"/>
        </w:rPr>
      </w:pPr>
    </w:p>
    <w:p w:rsidR="007B00D4" w:rsidRDefault="008B06A2" w:rsidP="008B06A2">
      <w:pPr>
        <w:pStyle w:val="a7"/>
        <w:jc w:val="left"/>
        <w:rPr>
          <w:sz w:val="18"/>
          <w:szCs w:val="18"/>
        </w:rPr>
      </w:pPr>
      <w:r>
        <w:rPr>
          <w:b/>
          <w:bCs/>
          <w:i/>
          <w:sz w:val="26"/>
        </w:rPr>
        <w:t>Н</w:t>
      </w:r>
      <w:r w:rsidR="000534B2" w:rsidRPr="00A771A9">
        <w:rPr>
          <w:b/>
          <w:bCs/>
          <w:i/>
          <w:sz w:val="26"/>
        </w:rPr>
        <w:t>ачальник</w:t>
      </w:r>
      <w:r w:rsidR="00A771A9" w:rsidRPr="00A771A9">
        <w:rPr>
          <w:b/>
          <w:bCs/>
          <w:i/>
          <w:sz w:val="26"/>
        </w:rPr>
        <w:t xml:space="preserve"> ТС</w:t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ab/>
      </w:r>
      <w:r w:rsidR="007B613B">
        <w:rPr>
          <w:b/>
          <w:bCs/>
          <w:i/>
          <w:sz w:val="26"/>
        </w:rPr>
        <w:tab/>
      </w:r>
      <w:r w:rsidR="00A771A9" w:rsidRPr="00A771A9">
        <w:rPr>
          <w:b/>
          <w:bCs/>
          <w:i/>
          <w:sz w:val="26"/>
        </w:rPr>
        <w:t>С.Н. Гиберт</w:t>
      </w:r>
      <w:r>
        <w:rPr>
          <w:b/>
          <w:bCs/>
          <w:i/>
          <w:sz w:val="26"/>
        </w:rPr>
        <w:t xml:space="preserve"> </w:t>
      </w:r>
    </w:p>
    <w:sectPr w:rsidR="007B00D4" w:rsidSect="00A47C5C">
      <w:footerReference w:type="default" r:id="rId10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816" w:rsidRDefault="00571816" w:rsidP="006C00DC">
      <w:r>
        <w:separator/>
      </w:r>
    </w:p>
  </w:endnote>
  <w:endnote w:type="continuationSeparator" w:id="0">
    <w:p w:rsidR="00571816" w:rsidRDefault="00571816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6602D5">
          <w:rPr>
            <w:noProof/>
            <w:sz w:val="20"/>
            <w:szCs w:val="20"/>
          </w:rPr>
          <w:t>1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Pr="00A47C5C" w:rsidRDefault="00530744">
    <w:pPr>
      <w:pStyle w:val="ab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816" w:rsidRDefault="00571816" w:rsidP="006C00DC">
      <w:r>
        <w:separator/>
      </w:r>
    </w:p>
  </w:footnote>
  <w:footnote w:type="continuationSeparator" w:id="0">
    <w:p w:rsidR="00571816" w:rsidRDefault="00571816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B224B"/>
    <w:rsid w:val="000C1D91"/>
    <w:rsid w:val="000C58D7"/>
    <w:rsid w:val="000E080E"/>
    <w:rsid w:val="000F1FE2"/>
    <w:rsid w:val="000F3D90"/>
    <w:rsid w:val="000F746E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C1C"/>
    <w:rsid w:val="001905B1"/>
    <w:rsid w:val="001B3C6D"/>
    <w:rsid w:val="001B48F9"/>
    <w:rsid w:val="001B7DAA"/>
    <w:rsid w:val="001C3F00"/>
    <w:rsid w:val="001C4A5F"/>
    <w:rsid w:val="001E6849"/>
    <w:rsid w:val="001F7AA2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60E3"/>
    <w:rsid w:val="00381C59"/>
    <w:rsid w:val="00384F38"/>
    <w:rsid w:val="00385D1D"/>
    <w:rsid w:val="00387E05"/>
    <w:rsid w:val="003A0164"/>
    <w:rsid w:val="003A2009"/>
    <w:rsid w:val="003B1E3C"/>
    <w:rsid w:val="003B3EC7"/>
    <w:rsid w:val="003B463E"/>
    <w:rsid w:val="003B65FF"/>
    <w:rsid w:val="003C1763"/>
    <w:rsid w:val="003C35CA"/>
    <w:rsid w:val="003E7689"/>
    <w:rsid w:val="003F104A"/>
    <w:rsid w:val="003F7875"/>
    <w:rsid w:val="0040396B"/>
    <w:rsid w:val="0042227D"/>
    <w:rsid w:val="00433165"/>
    <w:rsid w:val="00446043"/>
    <w:rsid w:val="004503A6"/>
    <w:rsid w:val="00450E59"/>
    <w:rsid w:val="00461D64"/>
    <w:rsid w:val="00474250"/>
    <w:rsid w:val="00475BC6"/>
    <w:rsid w:val="004763E5"/>
    <w:rsid w:val="00476EFB"/>
    <w:rsid w:val="00480DBB"/>
    <w:rsid w:val="00486E3B"/>
    <w:rsid w:val="00486EDE"/>
    <w:rsid w:val="004955D1"/>
    <w:rsid w:val="0049603F"/>
    <w:rsid w:val="004A530E"/>
    <w:rsid w:val="004B0AF6"/>
    <w:rsid w:val="004B1B59"/>
    <w:rsid w:val="004B2847"/>
    <w:rsid w:val="004B5065"/>
    <w:rsid w:val="004C04AB"/>
    <w:rsid w:val="004C4F5E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71816"/>
    <w:rsid w:val="005726ED"/>
    <w:rsid w:val="00577EA0"/>
    <w:rsid w:val="00583B63"/>
    <w:rsid w:val="00583E6C"/>
    <w:rsid w:val="005863E0"/>
    <w:rsid w:val="005A2B48"/>
    <w:rsid w:val="005A39DE"/>
    <w:rsid w:val="005A3D83"/>
    <w:rsid w:val="005A5500"/>
    <w:rsid w:val="005A5857"/>
    <w:rsid w:val="005B15C1"/>
    <w:rsid w:val="005B2663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602D5"/>
    <w:rsid w:val="006713F9"/>
    <w:rsid w:val="0067321D"/>
    <w:rsid w:val="00686E42"/>
    <w:rsid w:val="00691FA9"/>
    <w:rsid w:val="006950CC"/>
    <w:rsid w:val="006958BC"/>
    <w:rsid w:val="00696EB3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35BB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43CD"/>
    <w:rsid w:val="00983C40"/>
    <w:rsid w:val="00992C3D"/>
    <w:rsid w:val="009A0FA0"/>
    <w:rsid w:val="009A1BE9"/>
    <w:rsid w:val="009A2425"/>
    <w:rsid w:val="009C0911"/>
    <w:rsid w:val="009C5695"/>
    <w:rsid w:val="009C6764"/>
    <w:rsid w:val="009C7E0D"/>
    <w:rsid w:val="009E524E"/>
    <w:rsid w:val="009F10BE"/>
    <w:rsid w:val="009F1CBA"/>
    <w:rsid w:val="009F2D41"/>
    <w:rsid w:val="009F495B"/>
    <w:rsid w:val="00A45821"/>
    <w:rsid w:val="00A4601F"/>
    <w:rsid w:val="00A47C5C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B17A56"/>
    <w:rsid w:val="00B32ADD"/>
    <w:rsid w:val="00B33ABE"/>
    <w:rsid w:val="00B43745"/>
    <w:rsid w:val="00B46D3A"/>
    <w:rsid w:val="00B60108"/>
    <w:rsid w:val="00B66877"/>
    <w:rsid w:val="00B71331"/>
    <w:rsid w:val="00B71538"/>
    <w:rsid w:val="00B74A27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F5ECF"/>
    <w:rsid w:val="00C14577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94AC2"/>
    <w:rsid w:val="00C955F8"/>
    <w:rsid w:val="00CA1866"/>
    <w:rsid w:val="00CA6D18"/>
    <w:rsid w:val="00CB51CD"/>
    <w:rsid w:val="00CC3E8D"/>
    <w:rsid w:val="00CC607B"/>
    <w:rsid w:val="00CD6C09"/>
    <w:rsid w:val="00CE1ED1"/>
    <w:rsid w:val="00CE2F66"/>
    <w:rsid w:val="00CE4D51"/>
    <w:rsid w:val="00CF71AC"/>
    <w:rsid w:val="00D15721"/>
    <w:rsid w:val="00D4016D"/>
    <w:rsid w:val="00D546B6"/>
    <w:rsid w:val="00D6664C"/>
    <w:rsid w:val="00D71D25"/>
    <w:rsid w:val="00D879D8"/>
    <w:rsid w:val="00D87F56"/>
    <w:rsid w:val="00D962A2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4FC0"/>
    <w:rsid w:val="00E114B2"/>
    <w:rsid w:val="00E2065B"/>
    <w:rsid w:val="00E33A2F"/>
    <w:rsid w:val="00E37092"/>
    <w:rsid w:val="00E47344"/>
    <w:rsid w:val="00E6206C"/>
    <w:rsid w:val="00E70071"/>
    <w:rsid w:val="00E77F00"/>
    <w:rsid w:val="00E85873"/>
    <w:rsid w:val="00EA1AE8"/>
    <w:rsid w:val="00EA6A92"/>
    <w:rsid w:val="00EB35E3"/>
    <w:rsid w:val="00EB433E"/>
    <w:rsid w:val="00EB608C"/>
    <w:rsid w:val="00EC0864"/>
    <w:rsid w:val="00EC15FC"/>
    <w:rsid w:val="00EC4FC6"/>
    <w:rsid w:val="00ED18EA"/>
    <w:rsid w:val="00ED2EAE"/>
    <w:rsid w:val="00EE5B62"/>
    <w:rsid w:val="00EF66A3"/>
    <w:rsid w:val="00F01D52"/>
    <w:rsid w:val="00F06E03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B078F7-82C2-47BD-A536-E2DEC60CC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BDD89-788A-4B87-A049-C73F387F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1998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5114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Чувашова Ольга Викторовна</cp:lastModifiedBy>
  <cp:revision>92</cp:revision>
  <cp:lastPrinted>2017-12-06T06:22:00Z</cp:lastPrinted>
  <dcterms:created xsi:type="dcterms:W3CDTF">2012-12-19T00:57:00Z</dcterms:created>
  <dcterms:modified xsi:type="dcterms:W3CDTF">2019-11-19T08:39:00Z</dcterms:modified>
</cp:coreProperties>
</file>